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1358194A" w:rsidR="000B7F5F" w:rsidRDefault="00F922FC" w:rsidP="00F922F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7BE24EAD" w14:textId="73D5FEFF" w:rsidR="000B7F5F" w:rsidRDefault="00F922FC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922FC">
        <w:rPr>
          <w:rFonts w:ascii="Arial" w:hAnsi="Arial" w:cs="Arial"/>
          <w:b/>
          <w:sz w:val="24"/>
          <w:szCs w:val="24"/>
        </w:rPr>
        <w:t>A PREFEITURA MUNICIPAL DE CARIACICA – ES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8F9A33B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1B24134B" w14:textId="3F6CD267" w:rsidR="00E845EE" w:rsidRDefault="00F922F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color w:val="000000" w:themeColor="text1"/>
          <w:szCs w:val="24"/>
          <w:u w:val="single"/>
          <w:lang w:val="pt-BR"/>
        </w:rPr>
      </w:pPr>
      <w:r w:rsidRPr="00F922FC">
        <w:rPr>
          <w:rFonts w:ascii="Arial" w:hAnsi="Arial" w:cs="Arial"/>
          <w:b/>
          <w:color w:val="000000" w:themeColor="text1"/>
          <w:szCs w:val="24"/>
          <w:u w:val="single"/>
          <w:lang w:val="pt-BR"/>
        </w:rPr>
        <w:t>DECLARAÇÃO</w:t>
      </w:r>
    </w:p>
    <w:p w14:paraId="609796D6" w14:textId="77777777" w:rsidR="00F922FC" w:rsidRDefault="00F922F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color w:val="000000" w:themeColor="text1"/>
          <w:szCs w:val="24"/>
          <w:u w:val="single"/>
          <w:lang w:val="pt-BR"/>
        </w:rPr>
      </w:pPr>
    </w:p>
    <w:p w14:paraId="55159161" w14:textId="77777777" w:rsidR="00F922FC" w:rsidRDefault="00F922FC" w:rsidP="00F922FC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rPr>
          <w:rFonts w:ascii="Arial" w:hAnsi="Arial" w:cs="Arial"/>
          <w:bCs/>
          <w:szCs w:val="24"/>
          <w:lang w:val="pt-BR"/>
        </w:rPr>
      </w:pPr>
      <w:r w:rsidRPr="00FB069A">
        <w:rPr>
          <w:rFonts w:ascii="Arial" w:hAnsi="Arial" w:cs="Arial"/>
          <w:bCs/>
          <w:szCs w:val="24"/>
          <w:lang w:val="pt-BR"/>
        </w:rPr>
        <w:t>(Em cumprimento ao dispositivo do inciso XXXIII do art. 7º da Constituição Federal e na Lei nº 9.854 de 27/10/99, regulamentado pelo Decreto nº 4.358 de 05/09/02)</w:t>
      </w:r>
    </w:p>
    <w:p w14:paraId="37771B51" w14:textId="77777777" w:rsidR="00F922FC" w:rsidRDefault="00F922FC" w:rsidP="00F922FC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Cs/>
          <w:szCs w:val="24"/>
          <w:lang w:val="pt-BR"/>
        </w:rPr>
      </w:pPr>
    </w:p>
    <w:p w14:paraId="6F5FCD89" w14:textId="77777777" w:rsidR="00F922FC" w:rsidRDefault="00F922FC" w:rsidP="00F922FC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rPr>
          <w:rFonts w:ascii="Arial" w:hAnsi="Arial" w:cs="Arial"/>
          <w:bCs/>
          <w:szCs w:val="24"/>
          <w:lang w:val="pt-BR"/>
        </w:rPr>
      </w:pPr>
      <w:r>
        <w:rPr>
          <w:rFonts w:ascii="Arial" w:hAnsi="Arial" w:cs="Arial"/>
          <w:bCs/>
          <w:szCs w:val="24"/>
          <w:lang w:val="pt-BR"/>
        </w:rPr>
        <w:t>Prezados Senhores,</w:t>
      </w:r>
    </w:p>
    <w:p w14:paraId="32828ADA" w14:textId="77777777" w:rsidR="00F922FC" w:rsidRDefault="00F922F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6571275" w14:textId="29FA1635" w:rsidR="003635A5" w:rsidRDefault="004154F2" w:rsidP="00F922FC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3635A5">
        <w:rPr>
          <w:rFonts w:ascii="Arial" w:hAnsi="Arial" w:cs="Arial"/>
          <w:snapToGrid w:val="0"/>
          <w:sz w:val="24"/>
          <w:szCs w:val="24"/>
        </w:rPr>
        <w:t xml:space="preserve"> </w:t>
      </w:r>
      <w:r w:rsidR="00F922FC">
        <w:rPr>
          <w:rFonts w:ascii="Arial" w:hAnsi="Arial" w:cs="Arial"/>
          <w:snapToGrid w:val="0"/>
          <w:sz w:val="24"/>
          <w:szCs w:val="24"/>
        </w:rPr>
        <w:t>declara</w:t>
      </w:r>
      <w:r w:rsidR="00F922FC" w:rsidRPr="00CD7528">
        <w:rPr>
          <w:rFonts w:ascii="Arial" w:hAnsi="Arial" w:cs="Arial"/>
          <w:snapToGrid w:val="0"/>
          <w:sz w:val="24"/>
          <w:szCs w:val="24"/>
        </w:rPr>
        <w:t>,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 </w:t>
      </w:r>
      <w:r w:rsidR="00F922FC"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, que não mantém 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>em seu quadro de pessoal menor</w:t>
      </w:r>
      <w:r w:rsidR="00F922FC">
        <w:rPr>
          <w:rFonts w:ascii="Arial" w:hAnsi="Arial" w:cs="Arial"/>
          <w:snapToGrid w:val="0"/>
          <w:sz w:val="24"/>
          <w:szCs w:val="24"/>
        </w:rPr>
        <w:t>es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de 18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 (dezoito)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anos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 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em 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horário 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>noturno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 de 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>trabalho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 ou em serviços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perigoso</w:t>
      </w:r>
      <w:r w:rsidR="00F922FC">
        <w:rPr>
          <w:rFonts w:ascii="Arial" w:hAnsi="Arial" w:cs="Arial"/>
          <w:snapToGrid w:val="0"/>
          <w:sz w:val="24"/>
          <w:szCs w:val="24"/>
        </w:rPr>
        <w:t>s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ou insalubre</w:t>
      </w:r>
      <w:r w:rsidR="00F922FC">
        <w:rPr>
          <w:rFonts w:ascii="Arial" w:hAnsi="Arial" w:cs="Arial"/>
          <w:snapToGrid w:val="0"/>
          <w:sz w:val="24"/>
          <w:szCs w:val="24"/>
        </w:rPr>
        <w:t>s,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</w:t>
      </w:r>
      <w:r w:rsidR="00F922FC">
        <w:rPr>
          <w:rFonts w:ascii="Arial" w:hAnsi="Arial" w:cs="Arial"/>
          <w:snapToGrid w:val="0"/>
          <w:sz w:val="24"/>
          <w:szCs w:val="24"/>
        </w:rPr>
        <w:t>não possuindo ainda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menor</w:t>
      </w:r>
      <w:r w:rsidR="00F922FC">
        <w:rPr>
          <w:rFonts w:ascii="Arial" w:hAnsi="Arial" w:cs="Arial"/>
          <w:snapToGrid w:val="0"/>
          <w:sz w:val="24"/>
          <w:szCs w:val="24"/>
        </w:rPr>
        <w:t>es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 de 16 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(dezesseis) 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 xml:space="preserve">anos em qualquer outro tipo de trabalho, salvo na condição de aprendiz, a partir de 14 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(quatorze) </w:t>
      </w:r>
      <w:r w:rsidR="00F922FC" w:rsidRPr="00CD335E">
        <w:rPr>
          <w:rFonts w:ascii="Arial" w:hAnsi="Arial" w:cs="Arial"/>
          <w:snapToGrid w:val="0"/>
          <w:sz w:val="24"/>
          <w:szCs w:val="24"/>
        </w:rPr>
        <w:t>anos.</w:t>
      </w:r>
      <w:r w:rsidR="00F922FC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7A32AF50" w14:textId="77777777" w:rsidR="00F922FC" w:rsidRDefault="00F922FC" w:rsidP="00F922FC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F6C06FC" w14:textId="43D609FD" w:rsidR="00737762" w:rsidRDefault="00F922FC" w:rsidP="003635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05 Janeiro 2025.</w:t>
      </w:r>
      <w:bookmarkStart w:id="0" w:name="_GoBack"/>
      <w:bookmarkEnd w:id="0"/>
    </w:p>
    <w:p w14:paraId="5243E4E4" w14:textId="77777777" w:rsidR="00F922FC" w:rsidRDefault="00F922FC" w:rsidP="003635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666B4F0" w14:textId="2F79C0D6" w:rsidR="00F57BEF" w:rsidRDefault="00F57BEF" w:rsidP="003635A5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D381FC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A51DD" w14:textId="77777777" w:rsidR="00C10882" w:rsidRDefault="00C10882" w:rsidP="00307D16">
      <w:r>
        <w:separator/>
      </w:r>
    </w:p>
  </w:endnote>
  <w:endnote w:type="continuationSeparator" w:id="0">
    <w:p w14:paraId="7E672F33" w14:textId="77777777" w:rsidR="00C10882" w:rsidRDefault="00C10882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F0C45" w14:textId="77777777" w:rsidR="00C10882" w:rsidRDefault="00C10882" w:rsidP="00307D16">
      <w:r>
        <w:separator/>
      </w:r>
    </w:p>
  </w:footnote>
  <w:footnote w:type="continuationSeparator" w:id="0">
    <w:p w14:paraId="27431FF0" w14:textId="77777777" w:rsidR="00C10882" w:rsidRDefault="00C10882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0882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922FC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2025-01-13T13:54:00Z</cp:lastPrinted>
  <dcterms:created xsi:type="dcterms:W3CDTF">2025-01-17T18:30:00Z</dcterms:created>
  <dcterms:modified xsi:type="dcterms:W3CDTF">2025-01-17T18:30:00Z</dcterms:modified>
</cp:coreProperties>
</file>